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North Ayrshire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North Ayrshire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North Ayrshire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North Ayrshire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North Ayrshire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North Ayrshire are estimated to have a score of 1-2 on the PGSI (low-risk gambling), whilst </w:t>
      </w:r>
      <w:r w:rsidRPr="00773DF7">
        <w:rPr>
          <w:rFonts w:ascii="Libre Franklin Light" w:hAnsi="Libre Franklin Light" w:cs="Calibri Light"/>
          <w:b/>
          <w:bCs/>
          <w:color w:val="C45911" w:themeColor="accent2" w:themeShade="BF"/>
        </w:rPr>
        <w:t xml:space="preserve">3.4%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52.0% </w:t>
      </w:r>
      <w:r w:rsidRPr="004747BF">
        <w:rPr>
          <w:rFonts w:ascii="Libre Franklin Light" w:eastAsia="Times New Roman" w:hAnsi="Libre Franklin Light" w:cs="Calibri Light"/>
        </w:rPr>
        <w:t xml:space="preserve">of those respondents classified as PGSI 8+ in North Ayrshire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North Ayrshire is estimated to be </w:t>
      </w:r>
      <w:r w:rsidRPr="00773DF7">
        <w:rPr>
          <w:rFonts w:ascii="Libre Franklin Light" w:eastAsia="Times New Roman" w:hAnsi="Libre Franklin Light" w:cs="Calibri Light"/>
          <w:b/>
          <w:bCs/>
          <w:color w:val="C45911" w:themeColor="accent2" w:themeShade="BF"/>
        </w:rPr>
        <w:t xml:space="preserve">£2,394,074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North Ayrshire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Ayrshire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Ayrshire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North Ayrshire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rth Ayr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North Ayrshire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rth Ayr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North Ayrshire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Ayrshire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rth Ayr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North Ayrshire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North Ayrshire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Ayrshire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68.0%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North Ayrshire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North Ayrshire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North Ayrshire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£2,394,074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North Ayrshire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£38,996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£806,450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£57,771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£16,248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£29,788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£1,444,821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£2,394,074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North Ayrshire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North Ayrshire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Ayrshire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Ayrshire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Ayrshire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Ayrshire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North Ayrshire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North Ayrshire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Ayrshire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Ayrshire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North Ayrshire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North Ayrshire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C336861-40C5-4473-A7FB-22B132A929D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